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0152B">
        <w:rPr>
          <w:rFonts w:cs="Arial"/>
          <w:b/>
          <w:caps/>
          <w:sz w:val="28"/>
          <w:szCs w:val="28"/>
        </w:rPr>
        <w:t>1573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0152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0152B">
              <w:rPr>
                <w:rFonts w:cs="Arial"/>
                <w:sz w:val="20"/>
                <w:szCs w:val="20"/>
              </w:rPr>
              <w:t>Limpeza da viela localizada ao lado do nº 117 da Rua dos Amarantos, no Jardim Primavera.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A0152B">
        <w:rPr>
          <w:rFonts w:cs="Arial"/>
        </w:rPr>
        <w:t xml:space="preserve">à </w:t>
      </w:r>
      <w:r w:rsidR="00A0152B" w:rsidRPr="00A0152B">
        <w:rPr>
          <w:rFonts w:cs="Arial"/>
        </w:rPr>
        <w:t>limpeza da viela localizada ao lado do nº 117 da Rua dos Amarantos, no Jardim Primavera.</w:t>
      </w:r>
    </w:p>
    <w:p w:rsidR="00A0152B" w:rsidRDefault="00A0152B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52B">
        <w:rPr>
          <w:rFonts w:cs="Arial"/>
        </w:rPr>
        <w:t>Segue foto do local</w:t>
      </w:r>
      <w:r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0152B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0152B" w:rsidRPr="005D429C" w:rsidRDefault="00A0152B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A0152B" w:rsidRPr="005D429C" w:rsidRDefault="00A0152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A0152B" w:rsidRDefault="00A0152B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A0152B" w:rsidRDefault="00A0152B">
      <w:pPr>
        <w:rPr>
          <w:rFonts w:cs="Arial"/>
        </w:rPr>
      </w:pPr>
      <w:r>
        <w:rPr>
          <w:rFonts w:cs="Arial"/>
        </w:rPr>
        <w:br w:type="page"/>
      </w:r>
    </w:p>
    <w:p w:rsidR="00A0152B" w:rsidRDefault="00A0152B" w:rsidP="00A0152B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A0152B" w:rsidRDefault="00A0152B" w:rsidP="00A0152B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FA4BB81">
            <wp:extent cx="6035040" cy="29337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AEB" w:rsidRDefault="00730AEB">
      <w:r>
        <w:separator/>
      </w:r>
    </w:p>
  </w:endnote>
  <w:endnote w:type="continuationSeparator" w:id="0">
    <w:p w:rsidR="00730AEB" w:rsidRDefault="0073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AEB" w:rsidRDefault="00730AEB">
      <w:r>
        <w:separator/>
      </w:r>
    </w:p>
  </w:footnote>
  <w:footnote w:type="continuationSeparator" w:id="0">
    <w:p w:rsidR="00730AEB" w:rsidRDefault="0073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A0152B" w:rsidRDefault="00A0152B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0152B">
      <w:rPr>
        <w:rFonts w:cs="Arial"/>
        <w:b/>
        <w:sz w:val="20"/>
        <w:szCs w:val="20"/>
        <w:u w:val="single"/>
      </w:rPr>
      <w:t>1573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0152B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0152B">
      <w:rPr>
        <w:rFonts w:cs="Arial"/>
        <w:b/>
        <w:sz w:val="20"/>
        <w:szCs w:val="20"/>
        <w:u w:val="single"/>
      </w:rPr>
      <w:t xml:space="preserve">Vereador Rogério Timóteo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152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152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5566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0AE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152B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8E9BB-6CE7-4073-8184-4A59E7DB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2021-05-31T14:01:00Z</dcterms:created>
  <dcterms:modified xsi:type="dcterms:W3CDTF">2021-05-31T14:03:00Z</dcterms:modified>
</cp:coreProperties>
</file>